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6C4A3" w14:textId="3138878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861FDF">
        <w:rPr>
          <w:rFonts w:asciiTheme="minorHAnsi" w:hAnsiTheme="minorHAnsi" w:cstheme="minorHAnsi"/>
          <w:b/>
          <w:sz w:val="24"/>
        </w:rPr>
        <w:t xml:space="preserve">ANEXO </w:t>
      </w:r>
      <w:r w:rsidR="00B44234" w:rsidRPr="00B44234">
        <w:rPr>
          <w:rFonts w:asciiTheme="minorHAnsi" w:hAnsiTheme="minorHAnsi" w:cstheme="minorHAnsi"/>
          <w:b/>
          <w:sz w:val="24"/>
          <w:highlight w:val="yellow"/>
        </w:rPr>
        <w:t>I</w:t>
      </w:r>
      <w:r w:rsidR="00A8310E">
        <w:rPr>
          <w:rFonts w:asciiTheme="minorHAnsi" w:hAnsiTheme="minorHAnsi" w:cstheme="minorHAnsi"/>
          <w:b/>
          <w:sz w:val="24"/>
        </w:rPr>
        <w:t>I</w:t>
      </w:r>
      <w:r w:rsidR="009A1646">
        <w:rPr>
          <w:rFonts w:asciiTheme="minorHAnsi" w:hAnsiTheme="minorHAnsi" w:cstheme="minorHAnsi"/>
          <w:b/>
          <w:sz w:val="24"/>
        </w:rPr>
        <w:t>I</w:t>
      </w:r>
    </w:p>
    <w:p w14:paraId="263275D0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bCs/>
          <w:sz w:val="24"/>
          <w:u w:val="single"/>
        </w:rPr>
      </w:pPr>
    </w:p>
    <w:p w14:paraId="78DE62CF" w14:textId="77777777" w:rsidR="006B2A0B" w:rsidRPr="00861FDF" w:rsidRDefault="006B2A0B" w:rsidP="00BC0D0A">
      <w:pPr>
        <w:spacing w:before="120" w:after="120" w:line="276" w:lineRule="auto"/>
        <w:jc w:val="center"/>
        <w:rPr>
          <w:rFonts w:asciiTheme="minorHAnsi" w:hAnsiTheme="minorHAnsi" w:cstheme="minorHAnsi"/>
          <w:b/>
          <w:caps/>
          <w:sz w:val="24"/>
          <w:u w:val="single"/>
        </w:rPr>
      </w:pPr>
      <w:r w:rsidRPr="00861FDF">
        <w:rPr>
          <w:rFonts w:asciiTheme="minorHAnsi" w:hAnsiTheme="minorHAnsi" w:cstheme="minorHAnsi"/>
          <w:b/>
          <w:caps/>
          <w:sz w:val="24"/>
          <w:u w:val="single"/>
        </w:rPr>
        <w:t>FORMULÁRIO DE INFORMAÇÕES DA LICITANTE</w:t>
      </w:r>
    </w:p>
    <w:p w14:paraId="06818C86" w14:textId="77777777" w:rsidR="006B2A0B" w:rsidRPr="00861FDF" w:rsidRDefault="006B2A0B" w:rsidP="006B2A0B">
      <w:pPr>
        <w:jc w:val="center"/>
        <w:rPr>
          <w:rFonts w:asciiTheme="minorHAnsi" w:hAnsiTheme="minorHAnsi" w:cstheme="minorHAnsi"/>
          <w:b/>
          <w:sz w:val="24"/>
        </w:rPr>
      </w:pPr>
    </w:p>
    <w:p w14:paraId="32F8A4C2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color w:val="FF0000"/>
          <w:sz w:val="24"/>
          <w:szCs w:val="24"/>
        </w:rPr>
      </w:pPr>
      <w:r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FAVOR ENVI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</w:rPr>
        <w:t>AR O FORMULÁRIO EM FORMATO “</w:t>
      </w:r>
      <w:r w:rsidR="00861FDF" w:rsidRPr="00861FDF">
        <w:rPr>
          <w:rFonts w:asciiTheme="minorHAnsi" w:hAnsiTheme="minorHAnsi" w:cstheme="minorHAnsi"/>
          <w:b/>
          <w:i/>
          <w:color w:val="FF0000"/>
          <w:sz w:val="24"/>
          <w:szCs w:val="24"/>
          <w:highlight w:val="yellow"/>
          <w:u w:val="single"/>
        </w:rPr>
        <w:t>WORD</w:t>
      </w:r>
      <w:r w:rsidR="00861FDF">
        <w:rPr>
          <w:rFonts w:asciiTheme="minorHAnsi" w:hAnsiTheme="minorHAnsi" w:cstheme="minorHAnsi"/>
          <w:b/>
          <w:i/>
          <w:color w:val="FF0000"/>
          <w:sz w:val="24"/>
          <w:szCs w:val="24"/>
        </w:rPr>
        <w:t>”</w:t>
      </w:r>
    </w:p>
    <w:p w14:paraId="07D5632C" w14:textId="77777777" w:rsidR="00C74F95" w:rsidRPr="00861FDF" w:rsidRDefault="00C74F95" w:rsidP="00C74F95">
      <w:pPr>
        <w:pStyle w:val="Normal1"/>
        <w:spacing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861FDF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F2E58">
        <w:rPr>
          <w:rFonts w:asciiTheme="minorHAnsi" w:hAnsiTheme="minorHAnsi" w:cstheme="minorHAnsi"/>
          <w:b/>
          <w:i/>
          <w:sz w:val="24"/>
          <w:szCs w:val="24"/>
        </w:rPr>
        <w:t xml:space="preserve">Obrigatório o envio compactado, </w:t>
      </w:r>
      <w:r w:rsidRPr="00861FDF">
        <w:rPr>
          <w:rFonts w:asciiTheme="minorHAnsi" w:hAnsiTheme="minorHAnsi" w:cstheme="minorHAnsi"/>
          <w:b/>
          <w:i/>
          <w:sz w:val="24"/>
          <w:szCs w:val="24"/>
        </w:rPr>
        <w:t>junto aos demais documentos)</w:t>
      </w:r>
    </w:p>
    <w:p w14:paraId="204A4768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A23201" w14:textId="77777777" w:rsidR="00C74F95" w:rsidRPr="00861FDF" w:rsidRDefault="00C74F95" w:rsidP="00C74F95">
      <w:pPr>
        <w:pStyle w:val="Normal1"/>
        <w:spacing w:line="240" w:lineRule="auto"/>
        <w:ind w:firstLine="7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65264E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  <w:t>Prezado(a) Licitante:</w:t>
      </w:r>
    </w:p>
    <w:p w14:paraId="247B654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E99164" w14:textId="77777777" w:rsidR="00C74F95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Em razão da oportunidade de simplificar os trâmites de assinatura de instrumentos contratuais, de seus aditivos e de </w:t>
      </w:r>
      <w:r w:rsidR="00861FDF" w:rsidRPr="00861FDF">
        <w:rPr>
          <w:rFonts w:asciiTheme="minorHAnsi" w:hAnsiTheme="minorHAnsi" w:cstheme="minorHAnsi"/>
          <w:b/>
          <w:sz w:val="24"/>
          <w:szCs w:val="24"/>
        </w:rPr>
        <w:t>Atas de Registro de Preços</w:t>
      </w:r>
      <w:r w:rsidR="00861FDF" w:rsidRPr="00861FDF">
        <w:rPr>
          <w:rFonts w:asciiTheme="minorHAnsi" w:hAnsiTheme="minorHAnsi" w:cstheme="minorHAnsi"/>
          <w:sz w:val="24"/>
          <w:szCs w:val="24"/>
        </w:rPr>
        <w:t xml:space="preserve"> no âmbito do Sistema Eletrônico de Informações - </w:t>
      </w:r>
      <w:r w:rsidR="00861FDF" w:rsidRPr="00D54CA2">
        <w:rPr>
          <w:rFonts w:asciiTheme="minorHAnsi" w:hAnsiTheme="minorHAnsi" w:cstheme="minorHAnsi"/>
          <w:b/>
          <w:sz w:val="24"/>
          <w:szCs w:val="24"/>
        </w:rPr>
        <w:t>SEI-Ebserh</w:t>
      </w:r>
      <w:r w:rsidR="00861FDF" w:rsidRPr="00861FDF">
        <w:rPr>
          <w:rFonts w:asciiTheme="minorHAnsi" w:hAnsiTheme="minorHAnsi" w:cstheme="minorHAnsi"/>
          <w:sz w:val="24"/>
          <w:szCs w:val="24"/>
        </w:rPr>
        <w:t>, solicitamos</w:t>
      </w:r>
      <w:r w:rsidRPr="00861FDF">
        <w:rPr>
          <w:rFonts w:asciiTheme="minorHAnsi" w:hAnsiTheme="minorHAnsi" w:cstheme="minorHAnsi"/>
          <w:sz w:val="24"/>
          <w:szCs w:val="24"/>
        </w:rPr>
        <w:t xml:space="preserve"> que preencha </w:t>
      </w:r>
      <w:r w:rsidR="0068629B" w:rsidRPr="0068629B">
        <w:rPr>
          <w:rFonts w:asciiTheme="minorHAnsi" w:hAnsiTheme="minorHAnsi" w:cstheme="minorHAnsi"/>
          <w:b/>
          <w:sz w:val="24"/>
          <w:szCs w:val="24"/>
          <w:u w:val="single"/>
        </w:rPr>
        <w:t>TODAS</w:t>
      </w:r>
      <w:r w:rsidR="0068629B">
        <w:rPr>
          <w:rFonts w:asciiTheme="minorHAnsi" w:hAnsiTheme="minorHAnsi" w:cstheme="minorHAnsi"/>
          <w:sz w:val="24"/>
          <w:szCs w:val="24"/>
        </w:rPr>
        <w:t xml:space="preserve"> </w:t>
      </w:r>
      <w:r w:rsidRPr="00861FDF">
        <w:rPr>
          <w:rFonts w:asciiTheme="minorHAnsi" w:hAnsiTheme="minorHAnsi" w:cstheme="minorHAnsi"/>
          <w:sz w:val="24"/>
          <w:szCs w:val="24"/>
        </w:rPr>
        <w:t xml:space="preserve">as informações solicitadas </w:t>
      </w:r>
      <w:r w:rsidR="00861FDF">
        <w:rPr>
          <w:rFonts w:asciiTheme="minorHAnsi" w:hAnsiTheme="minorHAnsi" w:cstheme="minorHAnsi"/>
          <w:sz w:val="24"/>
          <w:szCs w:val="24"/>
        </w:rPr>
        <w:t>no</w:t>
      </w:r>
      <w:r w:rsidR="00D54CA2">
        <w:rPr>
          <w:rFonts w:asciiTheme="minorHAnsi" w:hAnsiTheme="minorHAnsi" w:cstheme="minorHAnsi"/>
          <w:sz w:val="24"/>
          <w:szCs w:val="24"/>
        </w:rPr>
        <w:t>s quadros abaixo</w:t>
      </w:r>
      <w:r w:rsidR="00861FDF" w:rsidRPr="00861FDF">
        <w:rPr>
          <w:rFonts w:asciiTheme="minorHAnsi" w:hAnsiTheme="minorHAnsi" w:cstheme="minorHAnsi"/>
          <w:sz w:val="24"/>
          <w:szCs w:val="24"/>
        </w:rPr>
        <w:t>.</w:t>
      </w:r>
    </w:p>
    <w:p w14:paraId="177B6413" w14:textId="77777777" w:rsidR="0087773A" w:rsidRDefault="0087773A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3BAEFF6" w14:textId="77777777" w:rsidR="00861FDF" w:rsidRDefault="00861FDF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61FDF">
        <w:rPr>
          <w:rFonts w:asciiTheme="minorHAnsi" w:hAnsiTheme="minorHAnsi" w:cstheme="minorHAnsi"/>
          <w:sz w:val="24"/>
          <w:szCs w:val="24"/>
        </w:rPr>
        <w:tab/>
      </w:r>
    </w:p>
    <w:p w14:paraId="6594A002" w14:textId="77777777" w:rsidR="00C74F95" w:rsidRPr="00861FDF" w:rsidRDefault="00C74F95" w:rsidP="00861FDF">
      <w:pPr>
        <w:pStyle w:val="Normal1"/>
        <w:spacing w:line="240" w:lineRule="auto"/>
        <w:jc w:val="both"/>
        <w:rPr>
          <w:rFonts w:asciiTheme="minorHAnsi" w:hAnsiTheme="minorHAnsi" w:cstheme="minorHAnsi"/>
          <w:b/>
          <w:i/>
          <w:sz w:val="20"/>
        </w:rPr>
      </w:pPr>
      <w:r w:rsidRPr="00861FDF">
        <w:rPr>
          <w:rFonts w:asciiTheme="minorHAnsi" w:hAnsiTheme="minorHAnsi" w:cstheme="minorHAnsi"/>
          <w:i/>
          <w:sz w:val="20"/>
        </w:rPr>
        <w:t>Enviar as informações</w:t>
      </w:r>
      <w:r w:rsidR="00861FDF">
        <w:rPr>
          <w:rFonts w:asciiTheme="minorHAnsi" w:hAnsiTheme="minorHAnsi" w:cstheme="minorHAnsi"/>
          <w:i/>
          <w:sz w:val="20"/>
        </w:rPr>
        <w:t xml:space="preserve">, junto a proposta atualizada, </w:t>
      </w:r>
      <w:r w:rsidRPr="00861FDF">
        <w:rPr>
          <w:rFonts w:asciiTheme="minorHAnsi" w:hAnsiTheme="minorHAnsi" w:cstheme="minorHAnsi"/>
          <w:b/>
          <w:i/>
          <w:sz w:val="20"/>
        </w:rPr>
        <w:t>via funcionalidade do Sistema do Compras Governamentais (enviar anexo).</w:t>
      </w: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4"/>
        <w:gridCol w:w="4541"/>
        <w:gridCol w:w="1507"/>
      </w:tblGrid>
      <w:tr w:rsidR="00C74F95" w:rsidRPr="00861FDF" w14:paraId="42194F69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11CB5F72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CADASTRAIS</w:t>
            </w:r>
          </w:p>
        </w:tc>
      </w:tr>
      <w:tr w:rsidR="00C74F95" w:rsidRPr="00861FDF" w14:paraId="3BE4909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556C" w14:textId="77777777" w:rsidR="00C74F95" w:rsidRPr="00861FDF" w:rsidRDefault="00147B63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>Razão Social da Empresa</w:t>
            </w:r>
            <w:r w:rsidR="00C74F95" w:rsidRPr="00861FDF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05813620"/>
              <w:placeholder>
                <w:docPart w:val="FA787AB983B047009345C114DBBF40F3"/>
              </w:placeholder>
              <w:showingPlcHdr/>
            </w:sdtPr>
            <w:sdtContent>
              <w:p w14:paraId="3AC1E7C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nome da empresa</w:t>
                </w:r>
              </w:p>
            </w:sdtContent>
          </w:sdt>
        </w:tc>
      </w:tr>
      <w:tr w:rsidR="00C74F95" w:rsidRPr="00861FDF" w14:paraId="6437F8C5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8A2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CNPJ: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266922809"/>
              <w:placeholder>
                <w:docPart w:val="FB5F2056A0A24AA4A6E6E1C196E0E009"/>
              </w:placeholder>
              <w:showingPlcHdr/>
            </w:sdtPr>
            <w:sdtContent>
              <w:p w14:paraId="6640EFAF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CNPJ</w:t>
                </w:r>
              </w:p>
            </w:sdtContent>
          </w:sdt>
        </w:tc>
      </w:tr>
      <w:tr w:rsidR="00C74F95" w:rsidRPr="00861FDF" w14:paraId="00AE4D5A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7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Endereço (completo e atualizado):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06273930"/>
              <w:placeholder>
                <w:docPart w:val="B120EA2152DD46C69090420294C065FA"/>
              </w:placeholder>
              <w:showingPlcHdr/>
            </w:sdtPr>
            <w:sdtContent>
              <w:p w14:paraId="4F4E0F50" w14:textId="77777777" w:rsidR="00C74F95" w:rsidRPr="00861FDF" w:rsidRDefault="00BC4745" w:rsidP="00BC4745">
                <w:pPr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Style w:val="TextodoEspaoReservado"/>
                  </w:rPr>
                  <w:t>Clique aqui para digitar o endereço</w:t>
                </w:r>
              </w:p>
            </w:sdtContent>
          </w:sdt>
        </w:tc>
      </w:tr>
      <w:tr w:rsidR="00C74F95" w:rsidRPr="00861FDF" w14:paraId="54ED4CB5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EA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CEP: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02222496"/>
              <w:placeholder>
                <w:docPart w:val="637B3B46F7724039B7A767A6CE3AF18E"/>
              </w:placeholder>
              <w:showingPlcHdr/>
            </w:sdtPr>
            <w:sdtContent>
              <w:p w14:paraId="023C253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CEP aqui</w:t>
                </w:r>
              </w:p>
            </w:sdtContent>
          </w:sdt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99E7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Cidade: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134718848"/>
              <w:placeholder>
                <w:docPart w:val="F76229E033C149B99E4358C7003FAB39"/>
              </w:placeholder>
              <w:showingPlcHdr/>
            </w:sdtPr>
            <w:sdtContent>
              <w:p w14:paraId="5959147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a cidade</w:t>
                </w:r>
              </w:p>
            </w:sdtContent>
          </w:sdt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69D5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Estado: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626454770"/>
              <w:placeholder>
                <w:docPart w:val="88CE3C11623545FAA87D2A8094F203F7"/>
              </w:placeholder>
              <w:showingPlcHdr/>
            </w:sdtPr>
            <w:sdtContent>
              <w:p w14:paraId="6BAFDE3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XX</w:t>
                </w:r>
              </w:p>
            </w:sdtContent>
          </w:sdt>
        </w:tc>
      </w:tr>
      <w:tr w:rsidR="00C74F95" w:rsidRPr="00861FDF" w14:paraId="0DB2DD9D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C7D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432413539"/>
              <w:placeholder>
                <w:docPart w:val="E36C7AEF47224C38A7BADC214E93E2E4"/>
              </w:placeholder>
              <w:showingPlcHdr/>
            </w:sdtPr>
            <w:sdtContent>
              <w:p w14:paraId="7C142DFD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729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Telefone 02 (opcional):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401983148"/>
              <w:placeholder>
                <w:docPart w:val="6DBB6867A38F4D1D9EB58E66FBF15CEB"/>
              </w:placeholder>
              <w:showingPlcHdr/>
            </w:sdtPr>
            <w:sdtContent>
              <w:p w14:paraId="6FF7BA4C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telefone aqui</w:t>
                </w:r>
              </w:p>
            </w:sdtContent>
          </w:sdt>
        </w:tc>
      </w:tr>
      <w:tr w:rsidR="00C74F95" w:rsidRPr="00861FDF" w14:paraId="1BDD572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880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licitações: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73188486"/>
              <w:placeholder>
                <w:docPart w:val="A7C9DE5EA12A4EE192A11889C9302FEB"/>
              </w:placeholder>
              <w:showingPlcHdr/>
            </w:sdtPr>
            <w:sdtContent>
              <w:p w14:paraId="0A2A828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13E797AC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154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e-mail para empenhos: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73064850"/>
              <w:placeholder>
                <w:docPart w:val="D7981E344B084C29BFFAAD1782898651"/>
              </w:placeholder>
              <w:showingPlcHdr/>
            </w:sdtPr>
            <w:sdtContent>
              <w:p w14:paraId="02E7DBCA" w14:textId="77777777" w:rsidR="00C74F95" w:rsidRPr="00861FDF" w:rsidRDefault="00C74F95" w:rsidP="00F5345C">
                <w:pPr>
                  <w:spacing w:before="60"/>
                  <w:rPr>
                    <w:rFonts w:asciiTheme="minorHAnsi" w:hAnsiTheme="minorHAnsi" w:cstheme="minorHAnsi"/>
                    <w:b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e-mail</w:t>
                </w:r>
              </w:p>
            </w:sdtContent>
          </w:sdt>
        </w:tc>
      </w:tr>
      <w:tr w:rsidR="00C74F95" w:rsidRPr="00861FDF" w14:paraId="218355FB" w14:textId="77777777" w:rsidTr="00F5345C">
        <w:trPr>
          <w:trHeight w:val="454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594F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representante legal*: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208954826"/>
              <w:placeholder>
                <w:docPart w:val="C61FA8A912B74ACA854BB0DADC99594F"/>
              </w:placeholder>
              <w:showingPlcHdr/>
            </w:sdtPr>
            <w:sdtContent>
              <w:p w14:paraId="7319028A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representante legal</w:t>
                </w:r>
              </w:p>
            </w:sdtContent>
          </w:sdt>
        </w:tc>
      </w:tr>
      <w:tr w:rsidR="00C74F95" w:rsidRPr="00861FDF" w14:paraId="687A5B4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3CC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CPF: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816928987"/>
              <w:placeholder>
                <w:docPart w:val="FDE036F5954D4673AA0E3BFF7BC650D6"/>
              </w:placeholder>
              <w:showingPlcHdr/>
            </w:sdtPr>
            <w:sdtContent>
              <w:p w14:paraId="26D55EEE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CPF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8762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RG: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291096315"/>
              <w:placeholder>
                <w:docPart w:val="8AF65987C7CE4B98A12E293D21CF1BCE"/>
              </w:placeholder>
              <w:showingPlcHdr/>
            </w:sdtPr>
            <w:sdtContent>
              <w:p w14:paraId="500199E9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o RG aqui</w:t>
                </w:r>
              </w:p>
            </w:sdtContent>
          </w:sdt>
        </w:tc>
      </w:tr>
    </w:tbl>
    <w:p w14:paraId="390CB89E" w14:textId="77777777" w:rsidR="00C74F95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>* Nome da pessoa responsável pela assinatura de eventuais Atas de Registro de Preço e/ou Contratos.</w:t>
      </w:r>
    </w:p>
    <w:p w14:paraId="3813489C" w14:textId="77777777" w:rsidR="00D54CA2" w:rsidRPr="00861FDF" w:rsidRDefault="00D54CA2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D54CA2">
        <w:rPr>
          <w:rStyle w:val="Forte"/>
          <w:rFonts w:ascii="Calibri" w:hAnsi="Calibri" w:cs="Calibri"/>
          <w:sz w:val="20"/>
        </w:rPr>
        <w:lastRenderedPageBreak/>
        <w:t>OBS: Pessoa física</w:t>
      </w:r>
      <w:r>
        <w:rPr>
          <w:rStyle w:val="Forte"/>
          <w:rFonts w:ascii="Calibri" w:hAnsi="Calibri" w:cs="Calibri"/>
          <w:sz w:val="20"/>
        </w:rPr>
        <w:t xml:space="preserve"> que represente pessoa</w:t>
      </w:r>
      <w:r w:rsidRPr="00D54CA2">
        <w:rPr>
          <w:rStyle w:val="Forte"/>
          <w:rFonts w:ascii="Calibri" w:hAnsi="Calibri" w:cs="Calibri"/>
          <w:sz w:val="20"/>
        </w:rPr>
        <w:t xml:space="preserve"> jurídica</w:t>
      </w:r>
      <w:r w:rsidRPr="00D54CA2">
        <w:rPr>
          <w:rFonts w:ascii="Calibri" w:hAnsi="Calibri" w:cs="Calibri"/>
          <w:sz w:val="20"/>
        </w:rPr>
        <w:t> nessa situação para: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I)</w:t>
      </w:r>
      <w:r w:rsidRPr="00D54CA2">
        <w:rPr>
          <w:rFonts w:ascii="Calibri" w:hAnsi="Calibri" w:cs="Calibri"/>
          <w:sz w:val="20"/>
        </w:rPr>
        <w:t xml:space="preserve"> encaminhar requerimentos e documentos via peticionamento eletrônico, quando disponível essa funcionalidade;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II)</w:t>
      </w:r>
      <w:r w:rsidRPr="00D54CA2">
        <w:rPr>
          <w:rFonts w:ascii="Calibri" w:hAnsi="Calibri" w:cs="Calibri"/>
          <w:sz w:val="20"/>
        </w:rPr>
        <w:t> </w:t>
      </w:r>
      <w:r w:rsidRPr="00D54CA2">
        <w:rPr>
          <w:rStyle w:val="Forte"/>
          <w:rFonts w:ascii="Calibri" w:hAnsi="Calibri" w:cs="Calibri"/>
          <w:sz w:val="20"/>
        </w:rPr>
        <w:t>assinar contratos</w:t>
      </w:r>
      <w:r w:rsidRPr="00D54CA2">
        <w:rPr>
          <w:rFonts w:ascii="Calibri" w:hAnsi="Calibri" w:cs="Calibri"/>
          <w:sz w:val="20"/>
        </w:rPr>
        <w:t>, convênios, acordos e outros instrumentos congêneres celebrados com a Ebserh; e</w:t>
      </w:r>
      <w:r w:rsidRPr="00D54CA2">
        <w:rPr>
          <w:rFonts w:ascii="Calibri" w:hAnsi="Calibri" w:cs="Calibri"/>
          <w:sz w:val="20"/>
        </w:rPr>
        <w:br/>
      </w:r>
      <w:r w:rsidRPr="00147B63">
        <w:rPr>
          <w:rFonts w:ascii="Calibri" w:hAnsi="Calibri" w:cs="Calibri"/>
          <w:b/>
          <w:sz w:val="20"/>
        </w:rPr>
        <w:t>III)</w:t>
      </w:r>
      <w:r w:rsidRPr="00D54CA2">
        <w:rPr>
          <w:rFonts w:ascii="Calibri" w:hAnsi="Calibri" w:cs="Calibri"/>
          <w:sz w:val="20"/>
        </w:rPr>
        <w:t xml:space="preserve"> solicitar vistas de documentos com restrição de acesso</w:t>
      </w:r>
      <w:r>
        <w:rPr>
          <w:rFonts w:ascii="Calibri" w:hAnsi="Calibri" w:cs="Calibri"/>
          <w:sz w:val="20"/>
        </w:rPr>
        <w:t>.</w:t>
      </w:r>
    </w:p>
    <w:p w14:paraId="56D55FE3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comgrade"/>
        <w:tblW w:w="9072" w:type="dxa"/>
        <w:tblLook w:val="04A0" w:firstRow="1" w:lastRow="0" w:firstColumn="1" w:lastColumn="0" w:noHBand="0" w:noVBand="1"/>
      </w:tblPr>
      <w:tblGrid>
        <w:gridCol w:w="3023"/>
        <w:gridCol w:w="3024"/>
        <w:gridCol w:w="3025"/>
      </w:tblGrid>
      <w:tr w:rsidR="00C74F95" w:rsidRPr="00861FDF" w14:paraId="0836228F" w14:textId="77777777" w:rsidTr="00C4710B">
        <w:trPr>
          <w:trHeight w:val="411"/>
        </w:trPr>
        <w:tc>
          <w:tcPr>
            <w:tcW w:w="8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52CC71CA" w14:textId="77777777" w:rsidR="00C74F95" w:rsidRPr="00861FDF" w:rsidRDefault="00C74F95" w:rsidP="00F5345C">
            <w:pPr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DADOS BANCÁRIOS DA EMPRESA</w:t>
            </w:r>
          </w:p>
        </w:tc>
      </w:tr>
      <w:tr w:rsidR="00C74F95" w:rsidRPr="00861FDF" w14:paraId="4C330A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910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Código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1315025299"/>
              <w:placeholder>
                <w:docPart w:val="3332E2CA37F848AFB9A85761A728BF88"/>
              </w:placeholder>
              <w:showingPlcHdr/>
            </w:sdtPr>
            <w:sdtContent>
              <w:p w14:paraId="510EFEBB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5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368E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Nome do Banco: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659734181"/>
              <w:placeholder>
                <w:docPart w:val="7052D6087AD248B5963FD6AD37329BA9"/>
              </w:placeholder>
              <w:showingPlcHdr/>
            </w:sdtPr>
            <w:sdtContent>
              <w:p w14:paraId="44ECD1A2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Clique aqui para digitar o nome do banco</w:t>
                </w:r>
              </w:p>
            </w:sdtContent>
          </w:sdt>
        </w:tc>
      </w:tr>
      <w:tr w:rsidR="00C74F95" w:rsidRPr="00861FDF" w14:paraId="688640D8" w14:textId="77777777" w:rsidTr="00F5345C">
        <w:trPr>
          <w:trHeight w:val="454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5E3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Agência Bancária: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-780106916"/>
              <w:placeholder>
                <w:docPart w:val="78A7B488E30B4FB09396C3A5F35B5810"/>
              </w:placeholder>
              <w:showingPlcHdr/>
            </w:sdtPr>
            <w:sdtContent>
              <w:p w14:paraId="28A14201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E05A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Nº Conta Corrente: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854151398"/>
              <w:placeholder>
                <w:docPart w:val="A11DADC620C349B9B68CA305155BC833"/>
              </w:placeholder>
              <w:showingPlcHdr/>
            </w:sdtPr>
            <w:sdtContent>
              <w:p w14:paraId="0B44BB2F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F6C" w14:textId="77777777" w:rsidR="00C74F95" w:rsidRPr="00861FDF" w:rsidRDefault="00C74F95" w:rsidP="00F5345C">
            <w:pPr>
              <w:spacing w:before="60"/>
              <w:rPr>
                <w:rFonts w:asciiTheme="minorHAnsi" w:hAnsiTheme="minorHAnsi" w:cstheme="minorHAnsi"/>
                <w:b/>
                <w:sz w:val="24"/>
              </w:rPr>
            </w:pPr>
            <w:r w:rsidRPr="00861FDF">
              <w:rPr>
                <w:rFonts w:asciiTheme="minorHAnsi" w:hAnsiTheme="minorHAnsi" w:cstheme="minorHAnsi"/>
                <w:b/>
                <w:sz w:val="24"/>
              </w:rPr>
              <w:t>Dígito (Conta Corrente):</w:t>
            </w:r>
          </w:p>
          <w:sdt>
            <w:sdtPr>
              <w:rPr>
                <w:rFonts w:asciiTheme="minorHAnsi" w:hAnsiTheme="minorHAnsi" w:cstheme="minorHAnsi"/>
                <w:sz w:val="24"/>
              </w:rPr>
              <w:id w:val="1404801526"/>
              <w:placeholder>
                <w:docPart w:val="B2CA4D04753142698595CE250B7C377A"/>
              </w:placeholder>
              <w:showingPlcHdr/>
            </w:sdtPr>
            <w:sdtContent>
              <w:p w14:paraId="7BCFA8A8" w14:textId="77777777" w:rsidR="00C74F95" w:rsidRPr="00861FDF" w:rsidRDefault="00C74F95" w:rsidP="00F5345C">
                <w:pPr>
                  <w:rPr>
                    <w:rFonts w:asciiTheme="minorHAnsi" w:hAnsiTheme="minorHAnsi" w:cstheme="minorHAnsi"/>
                    <w:sz w:val="24"/>
                  </w:rPr>
                </w:pPr>
                <w:r w:rsidRPr="00861FDF">
                  <w:rPr>
                    <w:rStyle w:val="TextodoEspaoReservado"/>
                    <w:rFonts w:asciiTheme="minorHAnsi" w:hAnsiTheme="minorHAnsi" w:cstheme="minorHAnsi"/>
                    <w:sz w:val="24"/>
                  </w:rPr>
                  <w:t>Digite aqui</w:t>
                </w:r>
              </w:p>
            </w:sdtContent>
          </w:sdt>
        </w:tc>
      </w:tr>
    </w:tbl>
    <w:p w14:paraId="01729C94" w14:textId="77777777" w:rsidR="00C74F95" w:rsidRPr="00861FDF" w:rsidRDefault="00C74F95" w:rsidP="00C74F95">
      <w:pPr>
        <w:pStyle w:val="Normal1"/>
        <w:spacing w:before="60" w:after="18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861FDF">
        <w:rPr>
          <w:rFonts w:asciiTheme="minorHAnsi" w:hAnsiTheme="minorHAnsi" w:cstheme="minorHAnsi"/>
          <w:i/>
          <w:sz w:val="24"/>
          <w:szCs w:val="24"/>
        </w:rPr>
        <w:t xml:space="preserve">Obs.: Pagamentos só serão efetuados em </w:t>
      </w:r>
      <w:r w:rsidRPr="00861FDF">
        <w:rPr>
          <w:rFonts w:asciiTheme="minorHAnsi" w:hAnsiTheme="minorHAnsi" w:cstheme="minorHAnsi"/>
          <w:i/>
          <w:sz w:val="24"/>
          <w:szCs w:val="24"/>
          <w:u w:val="single"/>
        </w:rPr>
        <w:t>Conta Corrente no CNPJ da Empresa</w:t>
      </w:r>
    </w:p>
    <w:p w14:paraId="24ED81C8" w14:textId="77777777" w:rsidR="00C74F95" w:rsidRPr="00D54CA2" w:rsidRDefault="00C74F95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9888FC" w14:textId="77777777" w:rsidR="0068629B" w:rsidRDefault="0068629B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4CBFAC8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60BAE7" w14:textId="77777777" w:rsidR="00900E2E" w:rsidRDefault="00900E2E" w:rsidP="00C74F95">
      <w:pPr>
        <w:pStyle w:val="Normal1"/>
        <w:spacing w:after="18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EE725" w14:textId="77777777" w:rsidR="0068629B" w:rsidRPr="0068629B" w:rsidRDefault="0068629B" w:rsidP="0068629B">
      <w:pPr>
        <w:pStyle w:val="Normal1"/>
        <w:spacing w:after="1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8629B">
        <w:rPr>
          <w:rFonts w:asciiTheme="minorHAnsi" w:hAnsiTheme="minorHAnsi" w:cstheme="minorHAnsi"/>
          <w:sz w:val="24"/>
          <w:szCs w:val="24"/>
        </w:rPr>
        <w:t xml:space="preserve">A fim de afastar interesses secundários, </w:t>
      </w:r>
      <w:r>
        <w:rPr>
          <w:rFonts w:asciiTheme="minorHAnsi" w:hAnsiTheme="minorHAnsi" w:cstheme="minorHAnsi"/>
          <w:sz w:val="24"/>
          <w:szCs w:val="24"/>
        </w:rPr>
        <w:t xml:space="preserve">declarar no quadro abaixo, </w:t>
      </w:r>
      <w:r w:rsidR="00B85810" w:rsidRPr="00B85810">
        <w:rPr>
          <w:rFonts w:asciiTheme="minorHAnsi" w:hAnsiTheme="minorHAnsi" w:cstheme="minorHAnsi"/>
          <w:sz w:val="24"/>
          <w:szCs w:val="24"/>
        </w:rPr>
        <w:t>a relação de administradores da empresa</w:t>
      </w:r>
      <w:r w:rsidR="00B85810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constantes no contrato social, ou ainda, designados por procuração,</w:t>
      </w:r>
      <w:r w:rsidR="00B85810">
        <w:rPr>
          <w:rFonts w:asciiTheme="minorHAnsi" w:hAnsiTheme="minorHAnsi" w:cstheme="minorHAnsi"/>
          <w:sz w:val="24"/>
          <w:szCs w:val="24"/>
        </w:rPr>
        <w:t xml:space="preserve"> que possam</w:t>
      </w:r>
      <w:r>
        <w:rPr>
          <w:rFonts w:asciiTheme="minorHAnsi" w:hAnsiTheme="minorHAnsi" w:cstheme="minorHAnsi"/>
          <w:sz w:val="24"/>
          <w:szCs w:val="24"/>
        </w:rPr>
        <w:t xml:space="preserve"> assinar documentos em nome da empresa:</w:t>
      </w:r>
      <w:r w:rsidRPr="0068629B">
        <w:rPr>
          <w:rFonts w:asciiTheme="minorHAnsi" w:hAnsiTheme="minorHAnsi" w:cstheme="minorHAnsi"/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8629B" w14:paraId="3B626513" w14:textId="77777777" w:rsidTr="0068629B">
        <w:tc>
          <w:tcPr>
            <w:tcW w:w="9060" w:type="dxa"/>
            <w:gridSpan w:val="2"/>
            <w:shd w:val="clear" w:color="auto" w:fill="C2D69B" w:themeFill="accent3" w:themeFillTint="99"/>
            <w:vAlign w:val="center"/>
          </w:tcPr>
          <w:p w14:paraId="7D2624E5" w14:textId="77777777" w:rsidR="0068629B" w:rsidRDefault="0068629B" w:rsidP="0068629B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Forte"/>
                <w:rFonts w:ascii="Calibri" w:hAnsi="Calibri" w:cs="Calibri"/>
                <w:szCs w:val="22"/>
              </w:rPr>
              <w:t xml:space="preserve">POLÍTICA DE TRANSAÇÕES COM </w:t>
            </w:r>
            <w:r w:rsidRPr="0068629B">
              <w:rPr>
                <w:rStyle w:val="Forte"/>
                <w:rFonts w:ascii="Calibri" w:hAnsi="Calibri" w:cs="Calibri"/>
                <w:sz w:val="24"/>
                <w:szCs w:val="24"/>
              </w:rPr>
              <w:t>PARTES</w:t>
            </w:r>
            <w:r>
              <w:rPr>
                <w:rStyle w:val="Forte"/>
                <w:rFonts w:ascii="Calibri" w:hAnsi="Calibri" w:cs="Calibri"/>
                <w:szCs w:val="22"/>
              </w:rPr>
              <w:t xml:space="preserve"> RELACIONADAS DA EBSERH</w:t>
            </w:r>
          </w:p>
        </w:tc>
      </w:tr>
      <w:tr w:rsidR="0068629B" w14:paraId="1A1C6430" w14:textId="77777777" w:rsidTr="0068629B">
        <w:tc>
          <w:tcPr>
            <w:tcW w:w="4530" w:type="dxa"/>
          </w:tcPr>
          <w:p w14:paraId="48CC6DEE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Nome do Administrador</w:t>
            </w:r>
          </w:p>
        </w:tc>
        <w:tc>
          <w:tcPr>
            <w:tcW w:w="4530" w:type="dxa"/>
          </w:tcPr>
          <w:p w14:paraId="65A2301B" w14:textId="77777777" w:rsidR="0068629B" w:rsidRP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9B">
              <w:rPr>
                <w:rFonts w:asciiTheme="minorHAnsi" w:hAnsiTheme="minorHAnsi" w:cstheme="minorHAnsi"/>
                <w:sz w:val="24"/>
                <w:szCs w:val="24"/>
              </w:rPr>
              <w:t>CPF</w:t>
            </w:r>
          </w:p>
        </w:tc>
      </w:tr>
      <w:tr w:rsidR="0068629B" w14:paraId="5B4B5F2D" w14:textId="77777777" w:rsidTr="0068629B">
        <w:tc>
          <w:tcPr>
            <w:tcW w:w="4530" w:type="dxa"/>
          </w:tcPr>
          <w:p w14:paraId="4E3C39E3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778598FF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27B2B75B" w14:textId="77777777" w:rsidTr="0068629B">
        <w:tc>
          <w:tcPr>
            <w:tcW w:w="4530" w:type="dxa"/>
          </w:tcPr>
          <w:p w14:paraId="758F3AF4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12D59B47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8629B" w14:paraId="6566D12D" w14:textId="77777777" w:rsidTr="0068629B">
        <w:tc>
          <w:tcPr>
            <w:tcW w:w="4530" w:type="dxa"/>
          </w:tcPr>
          <w:p w14:paraId="0E30D941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14:paraId="030B5920" w14:textId="77777777" w:rsidR="0068629B" w:rsidRDefault="0068629B" w:rsidP="00C74F95">
            <w:pPr>
              <w:pStyle w:val="Normal1"/>
              <w:spacing w:after="18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473A02A" w14:textId="77777777" w:rsidR="00C74F95" w:rsidRPr="00861FDF" w:rsidRDefault="00C74F95" w:rsidP="00C74F95">
      <w:pPr>
        <w:pStyle w:val="Normal1"/>
        <w:spacing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74F95" w:rsidRPr="00861FDF" w:rsidSect="00092BAA">
      <w:headerReference w:type="default" r:id="rId12"/>
      <w:footerReference w:type="default" r:id="rId13"/>
      <w:pgSz w:w="11906" w:h="16838" w:code="9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1FC0" w14:textId="77777777" w:rsidR="00304A28" w:rsidRDefault="00304A28">
      <w:r>
        <w:separator/>
      </w:r>
    </w:p>
  </w:endnote>
  <w:endnote w:type="continuationSeparator" w:id="0">
    <w:p w14:paraId="2000141F" w14:textId="77777777" w:rsidR="00304A28" w:rsidRDefault="0030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21D300F" w14:textId="77777777" w:rsidR="00960443" w:rsidRDefault="0096044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34C96626" w14:textId="77777777" w:rsidR="00960443" w:rsidRDefault="00960443">
        <w:pPr>
          <w:pStyle w:val="Rodap"/>
          <w:jc w:val="right"/>
        </w:pPr>
      </w:p>
      <w:p w14:paraId="2D608A36" w14:textId="77777777" w:rsidR="00960443" w:rsidRDefault="0096044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1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31241" w14:textId="77777777" w:rsidR="00960443" w:rsidRPr="00AA705A" w:rsidRDefault="0096044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E700" w14:textId="77777777" w:rsidR="00304A28" w:rsidRDefault="00304A28">
      <w:r>
        <w:separator/>
      </w:r>
    </w:p>
  </w:footnote>
  <w:footnote w:type="continuationSeparator" w:id="0">
    <w:p w14:paraId="7ED50293" w14:textId="77777777" w:rsidR="00304A28" w:rsidRDefault="0030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657DC" w14:textId="77777777" w:rsidR="00C4710B" w:rsidRPr="00C4710B" w:rsidRDefault="00C4710B" w:rsidP="00C4710B">
    <w:pPr>
      <w:tabs>
        <w:tab w:val="center" w:pos="3969"/>
        <w:tab w:val="right" w:pos="8504"/>
      </w:tabs>
      <w:jc w:val="center"/>
      <w:rPr>
        <w:b/>
        <w:sz w:val="18"/>
      </w:rPr>
    </w:pPr>
    <w:r w:rsidRPr="00C4710B">
      <w:rPr>
        <w:noProof/>
      </w:rPr>
      <w:drawing>
        <wp:anchor distT="0" distB="0" distL="0" distR="0" simplePos="0" relativeHeight="251660288" behindDoc="0" locked="0" layoutInCell="1" allowOverlap="1" wp14:anchorId="283FC162" wp14:editId="30EAA219">
          <wp:simplePos x="0" y="0"/>
          <wp:positionH relativeFrom="column">
            <wp:posOffset>-781050</wp:posOffset>
          </wp:positionH>
          <wp:positionV relativeFrom="paragraph">
            <wp:posOffset>-135890</wp:posOffset>
          </wp:positionV>
          <wp:extent cx="1199515" cy="333375"/>
          <wp:effectExtent l="0" t="0" r="635" b="9525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157F45" w14:textId="77777777" w:rsidR="00C4710B" w:rsidRPr="00C4710B" w:rsidRDefault="00C4710B" w:rsidP="00C4710B">
    <w:pPr>
      <w:tabs>
        <w:tab w:val="center" w:pos="3969"/>
        <w:tab w:val="right" w:pos="8504"/>
      </w:tabs>
      <w:rPr>
        <w:b/>
      </w:rPr>
    </w:pPr>
    <w:r w:rsidRPr="00C4710B">
      <w:rPr>
        <w:b/>
      </w:rPr>
      <w:t xml:space="preserve">                                                  HOSPITAL ESCOLA DA</w:t>
    </w:r>
  </w:p>
  <w:p w14:paraId="74C04691" w14:textId="77777777" w:rsidR="00C4710B" w:rsidRPr="00C4710B" w:rsidRDefault="00C4710B" w:rsidP="00C4710B">
    <w:pPr>
      <w:tabs>
        <w:tab w:val="left" w:pos="1755"/>
        <w:tab w:val="center" w:pos="3969"/>
        <w:tab w:val="center" w:pos="4535"/>
        <w:tab w:val="right" w:pos="8504"/>
      </w:tabs>
      <w:jc w:val="center"/>
      <w:rPr>
        <w:b/>
      </w:rPr>
    </w:pPr>
    <w:r w:rsidRPr="00C4710B">
      <w:rPr>
        <w:b/>
      </w:rPr>
      <w:t>UNIVERSIDADE FEDERAL DE PELOTAS</w:t>
    </w:r>
  </w:p>
  <w:p w14:paraId="0F6013FA" w14:textId="77777777" w:rsidR="00C4710B" w:rsidRPr="00C4710B" w:rsidRDefault="00000000" w:rsidP="00C4710B">
    <w:pPr>
      <w:tabs>
        <w:tab w:val="left" w:pos="1755"/>
        <w:tab w:val="left" w:pos="5130"/>
      </w:tabs>
      <w:jc w:val="center"/>
      <w:rPr>
        <w:b/>
        <w:sz w:val="18"/>
      </w:rPr>
    </w:pPr>
    <w:r>
      <w:rPr>
        <w:noProof/>
      </w:rPr>
      <w:object w:dxaOrig="1440" w:dyaOrig="1440" w14:anchorId="345956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" o:allowincell="f" fillcolor="window">
          <v:imagedata r:id="rId2" o:title=""/>
        </v:shape>
        <o:OLEObject Type="Embed" ProgID="Word.Picture.8" ShapeID="_x0000_s1026" DrawAspect="Content" ObjectID="_1749554525" r:id="rId3"/>
      </w:object>
    </w:r>
    <w:r w:rsidR="00C4710B" w:rsidRPr="00C4710B">
      <w:rPr>
        <w:b/>
        <w:sz w:val="18"/>
      </w:rPr>
      <w:tab/>
    </w:r>
    <w:r w:rsidR="00C4710B" w:rsidRPr="00C4710B">
      <w:rPr>
        <w:b/>
        <w:sz w:val="18"/>
      </w:rPr>
      <w:tab/>
    </w:r>
  </w:p>
  <w:p w14:paraId="73EB157D" w14:textId="77777777" w:rsidR="00C4710B" w:rsidRPr="00C4710B" w:rsidRDefault="00C4710B" w:rsidP="00C4710B">
    <w:pPr>
      <w:tabs>
        <w:tab w:val="left" w:pos="1755"/>
        <w:tab w:val="center" w:pos="4252"/>
        <w:tab w:val="center" w:pos="4535"/>
        <w:tab w:val="right" w:pos="8504"/>
      </w:tabs>
      <w:jc w:val="center"/>
      <w:rPr>
        <w:b/>
        <w:sz w:val="18"/>
      </w:rPr>
    </w:pPr>
  </w:p>
  <w:p w14:paraId="1CA45B0B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68456792" w14:textId="77777777" w:rsidR="00C4710B" w:rsidRPr="00C4710B" w:rsidRDefault="00C4710B" w:rsidP="00C4710B">
    <w:pPr>
      <w:tabs>
        <w:tab w:val="center" w:pos="4252"/>
        <w:tab w:val="right" w:pos="8504"/>
      </w:tabs>
    </w:pPr>
  </w:p>
  <w:p w14:paraId="49A33D2E" w14:textId="77777777" w:rsidR="00960443" w:rsidRDefault="00960443" w:rsidP="00F16F28">
    <w:pPr>
      <w:pStyle w:val="Cabealho"/>
    </w:pPr>
  </w:p>
  <w:p w14:paraId="166EF231" w14:textId="77777777" w:rsidR="00960443" w:rsidRPr="00F16F28" w:rsidRDefault="00960443" w:rsidP="00F16F2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9EB"/>
    <w:multiLevelType w:val="multilevel"/>
    <w:tmpl w:val="B3A2E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5" w15:restartNumberingAfterBreak="0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09623E"/>
    <w:multiLevelType w:val="multilevel"/>
    <w:tmpl w:val="31096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57412"/>
    <w:multiLevelType w:val="hybridMultilevel"/>
    <w:tmpl w:val="3D1CDA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81E26"/>
    <w:multiLevelType w:val="multilevel"/>
    <w:tmpl w:val="6D82A3D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3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932351112">
    <w:abstractNumId w:val="8"/>
  </w:num>
  <w:num w:numId="2" w16cid:durableId="221142255">
    <w:abstractNumId w:val="0"/>
  </w:num>
  <w:num w:numId="3" w16cid:durableId="1411930656">
    <w:abstractNumId w:val="6"/>
  </w:num>
  <w:num w:numId="4" w16cid:durableId="947196133">
    <w:abstractNumId w:val="13"/>
  </w:num>
  <w:num w:numId="5" w16cid:durableId="1917591855">
    <w:abstractNumId w:val="4"/>
  </w:num>
  <w:num w:numId="6" w16cid:durableId="1030492867">
    <w:abstractNumId w:val="14"/>
  </w:num>
  <w:num w:numId="7" w16cid:durableId="606237246">
    <w:abstractNumId w:val="10"/>
  </w:num>
  <w:num w:numId="8" w16cid:durableId="1317298101">
    <w:abstractNumId w:val="2"/>
  </w:num>
  <w:num w:numId="9" w16cid:durableId="1660840563">
    <w:abstractNumId w:val="3"/>
  </w:num>
  <w:num w:numId="10" w16cid:durableId="1820000287">
    <w:abstractNumId w:val="7"/>
  </w:num>
  <w:num w:numId="11" w16cid:durableId="874586902">
    <w:abstractNumId w:val="8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541096652">
    <w:abstractNumId w:val="12"/>
  </w:num>
  <w:num w:numId="13" w16cid:durableId="1315111013">
    <w:abstractNumId w:val="8"/>
  </w:num>
  <w:num w:numId="14" w16cid:durableId="10154260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4860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657950">
    <w:abstractNumId w:val="11"/>
  </w:num>
  <w:num w:numId="17" w16cid:durableId="42442032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571C5"/>
    <w:rsid w:val="00060414"/>
    <w:rsid w:val="00062519"/>
    <w:rsid w:val="00062853"/>
    <w:rsid w:val="0006537A"/>
    <w:rsid w:val="00065540"/>
    <w:rsid w:val="000670EC"/>
    <w:rsid w:val="000677A2"/>
    <w:rsid w:val="00067E98"/>
    <w:rsid w:val="0007046B"/>
    <w:rsid w:val="00070EA5"/>
    <w:rsid w:val="00076CBC"/>
    <w:rsid w:val="000779C7"/>
    <w:rsid w:val="00081098"/>
    <w:rsid w:val="00081153"/>
    <w:rsid w:val="00085E95"/>
    <w:rsid w:val="00087EF2"/>
    <w:rsid w:val="00090F5D"/>
    <w:rsid w:val="00092759"/>
    <w:rsid w:val="00092BAA"/>
    <w:rsid w:val="00092D2E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C79D3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4FEC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4004B"/>
    <w:rsid w:val="00141FF2"/>
    <w:rsid w:val="0014325E"/>
    <w:rsid w:val="001459AC"/>
    <w:rsid w:val="00146BDF"/>
    <w:rsid w:val="00147B63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49F8"/>
    <w:rsid w:val="001D7F98"/>
    <w:rsid w:val="001E2F3C"/>
    <w:rsid w:val="001E3AAF"/>
    <w:rsid w:val="001E43C2"/>
    <w:rsid w:val="001E4D24"/>
    <w:rsid w:val="001F0942"/>
    <w:rsid w:val="001F0A6E"/>
    <w:rsid w:val="001F129A"/>
    <w:rsid w:val="001F1AF0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D9A"/>
    <w:rsid w:val="00237548"/>
    <w:rsid w:val="00240B17"/>
    <w:rsid w:val="00241329"/>
    <w:rsid w:val="00241D78"/>
    <w:rsid w:val="00246DAE"/>
    <w:rsid w:val="002538B4"/>
    <w:rsid w:val="002538E3"/>
    <w:rsid w:val="00254E8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5B"/>
    <w:rsid w:val="002A259D"/>
    <w:rsid w:val="002A4371"/>
    <w:rsid w:val="002B578D"/>
    <w:rsid w:val="002C4614"/>
    <w:rsid w:val="002C54C1"/>
    <w:rsid w:val="002D1B14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2E58"/>
    <w:rsid w:val="002F308B"/>
    <w:rsid w:val="003022CF"/>
    <w:rsid w:val="003045D4"/>
    <w:rsid w:val="00304A28"/>
    <w:rsid w:val="00306169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17EE2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04DE"/>
    <w:rsid w:val="0033107C"/>
    <w:rsid w:val="00331182"/>
    <w:rsid w:val="003402EE"/>
    <w:rsid w:val="00340C7F"/>
    <w:rsid w:val="00340EE0"/>
    <w:rsid w:val="00341CEC"/>
    <w:rsid w:val="00343032"/>
    <w:rsid w:val="0035658A"/>
    <w:rsid w:val="003628E2"/>
    <w:rsid w:val="00364141"/>
    <w:rsid w:val="00366DB4"/>
    <w:rsid w:val="00367EF6"/>
    <w:rsid w:val="00373F2A"/>
    <w:rsid w:val="0037549F"/>
    <w:rsid w:val="00376427"/>
    <w:rsid w:val="003772BA"/>
    <w:rsid w:val="003779A2"/>
    <w:rsid w:val="0038139C"/>
    <w:rsid w:val="0038313F"/>
    <w:rsid w:val="00384FAD"/>
    <w:rsid w:val="00386157"/>
    <w:rsid w:val="0038631C"/>
    <w:rsid w:val="003868AF"/>
    <w:rsid w:val="00386ADE"/>
    <w:rsid w:val="00391E14"/>
    <w:rsid w:val="003959F6"/>
    <w:rsid w:val="003A4804"/>
    <w:rsid w:val="003A73C1"/>
    <w:rsid w:val="003B0C71"/>
    <w:rsid w:val="003B303E"/>
    <w:rsid w:val="003B791E"/>
    <w:rsid w:val="003C30C5"/>
    <w:rsid w:val="003C609E"/>
    <w:rsid w:val="003C6275"/>
    <w:rsid w:val="003D5D63"/>
    <w:rsid w:val="003D6A23"/>
    <w:rsid w:val="003D7CFC"/>
    <w:rsid w:val="003E1BA3"/>
    <w:rsid w:val="003E4927"/>
    <w:rsid w:val="003E4D76"/>
    <w:rsid w:val="003E55B1"/>
    <w:rsid w:val="003F004A"/>
    <w:rsid w:val="003F0929"/>
    <w:rsid w:val="003F1437"/>
    <w:rsid w:val="003F185C"/>
    <w:rsid w:val="003F36A3"/>
    <w:rsid w:val="003F3759"/>
    <w:rsid w:val="00401FDC"/>
    <w:rsid w:val="004025C6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0EF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4BB7"/>
    <w:rsid w:val="004773FC"/>
    <w:rsid w:val="004777BE"/>
    <w:rsid w:val="00480010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3006"/>
    <w:rsid w:val="00494AE7"/>
    <w:rsid w:val="004A099C"/>
    <w:rsid w:val="004A11D2"/>
    <w:rsid w:val="004A3389"/>
    <w:rsid w:val="004B05B0"/>
    <w:rsid w:val="004B0CAC"/>
    <w:rsid w:val="004B19B5"/>
    <w:rsid w:val="004B1A83"/>
    <w:rsid w:val="004B1D7D"/>
    <w:rsid w:val="004B460A"/>
    <w:rsid w:val="004B7023"/>
    <w:rsid w:val="004C0212"/>
    <w:rsid w:val="004C05F9"/>
    <w:rsid w:val="004C2170"/>
    <w:rsid w:val="004C22CE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2C1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3C74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4AC7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17696"/>
    <w:rsid w:val="00617727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149"/>
    <w:rsid w:val="00680B7E"/>
    <w:rsid w:val="006832DD"/>
    <w:rsid w:val="006833E9"/>
    <w:rsid w:val="00683B94"/>
    <w:rsid w:val="00684338"/>
    <w:rsid w:val="0068629B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2A0B"/>
    <w:rsid w:val="006B51B2"/>
    <w:rsid w:val="006C17A0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4B21"/>
    <w:rsid w:val="007173C7"/>
    <w:rsid w:val="00717E59"/>
    <w:rsid w:val="00720E28"/>
    <w:rsid w:val="00733DE0"/>
    <w:rsid w:val="007357C5"/>
    <w:rsid w:val="00735BF3"/>
    <w:rsid w:val="00735D56"/>
    <w:rsid w:val="00740136"/>
    <w:rsid w:val="0074032D"/>
    <w:rsid w:val="00740D25"/>
    <w:rsid w:val="00741328"/>
    <w:rsid w:val="00750E0C"/>
    <w:rsid w:val="007548E3"/>
    <w:rsid w:val="00755DFC"/>
    <w:rsid w:val="00756F76"/>
    <w:rsid w:val="00761FB1"/>
    <w:rsid w:val="00762767"/>
    <w:rsid w:val="00764AAF"/>
    <w:rsid w:val="00766990"/>
    <w:rsid w:val="007674C6"/>
    <w:rsid w:val="007679B9"/>
    <w:rsid w:val="0077063A"/>
    <w:rsid w:val="007724A5"/>
    <w:rsid w:val="0077359F"/>
    <w:rsid w:val="0077456B"/>
    <w:rsid w:val="00776572"/>
    <w:rsid w:val="0077738D"/>
    <w:rsid w:val="007774C2"/>
    <w:rsid w:val="007804E7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0E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7C2"/>
    <w:rsid w:val="00813F7D"/>
    <w:rsid w:val="0081535E"/>
    <w:rsid w:val="00825313"/>
    <w:rsid w:val="00831204"/>
    <w:rsid w:val="00831208"/>
    <w:rsid w:val="00833C93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1FDF"/>
    <w:rsid w:val="00865B0D"/>
    <w:rsid w:val="008703A3"/>
    <w:rsid w:val="0087175A"/>
    <w:rsid w:val="00871845"/>
    <w:rsid w:val="00871B33"/>
    <w:rsid w:val="0087292E"/>
    <w:rsid w:val="00872949"/>
    <w:rsid w:val="00873859"/>
    <w:rsid w:val="0087773A"/>
    <w:rsid w:val="00883ECB"/>
    <w:rsid w:val="00884A2D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73F4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0E2E"/>
    <w:rsid w:val="00901D92"/>
    <w:rsid w:val="00901FC6"/>
    <w:rsid w:val="0090408D"/>
    <w:rsid w:val="00904E6B"/>
    <w:rsid w:val="00906EEC"/>
    <w:rsid w:val="0091169E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5F64"/>
    <w:rsid w:val="0093658C"/>
    <w:rsid w:val="00936A4E"/>
    <w:rsid w:val="00941061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443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21F0"/>
    <w:rsid w:val="009763C4"/>
    <w:rsid w:val="00980223"/>
    <w:rsid w:val="009803F1"/>
    <w:rsid w:val="009844F7"/>
    <w:rsid w:val="00987647"/>
    <w:rsid w:val="0099079E"/>
    <w:rsid w:val="00995FFD"/>
    <w:rsid w:val="009A0DB7"/>
    <w:rsid w:val="009A1646"/>
    <w:rsid w:val="009A45B0"/>
    <w:rsid w:val="009A6391"/>
    <w:rsid w:val="009A6A6F"/>
    <w:rsid w:val="009B0FA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055E2"/>
    <w:rsid w:val="00A12A7C"/>
    <w:rsid w:val="00A12AB0"/>
    <w:rsid w:val="00A1330E"/>
    <w:rsid w:val="00A1494A"/>
    <w:rsid w:val="00A176C1"/>
    <w:rsid w:val="00A236E1"/>
    <w:rsid w:val="00A257EE"/>
    <w:rsid w:val="00A26AE0"/>
    <w:rsid w:val="00A272B1"/>
    <w:rsid w:val="00A30845"/>
    <w:rsid w:val="00A313D7"/>
    <w:rsid w:val="00A36D71"/>
    <w:rsid w:val="00A402A1"/>
    <w:rsid w:val="00A41D56"/>
    <w:rsid w:val="00A43474"/>
    <w:rsid w:val="00A44175"/>
    <w:rsid w:val="00A442B8"/>
    <w:rsid w:val="00A4765D"/>
    <w:rsid w:val="00A500E0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44E0"/>
    <w:rsid w:val="00A77C2C"/>
    <w:rsid w:val="00A80062"/>
    <w:rsid w:val="00A8310E"/>
    <w:rsid w:val="00A856EB"/>
    <w:rsid w:val="00A9022E"/>
    <w:rsid w:val="00A90A37"/>
    <w:rsid w:val="00A915C7"/>
    <w:rsid w:val="00A9363E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30A"/>
    <w:rsid w:val="00AD09C2"/>
    <w:rsid w:val="00AD0A49"/>
    <w:rsid w:val="00AD21FB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01E2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39EC"/>
    <w:rsid w:val="00B44137"/>
    <w:rsid w:val="00B44234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D20"/>
    <w:rsid w:val="00B8581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15FC"/>
    <w:rsid w:val="00BB4389"/>
    <w:rsid w:val="00BB61BE"/>
    <w:rsid w:val="00BB6D7D"/>
    <w:rsid w:val="00BC0D0A"/>
    <w:rsid w:val="00BC2797"/>
    <w:rsid w:val="00BC4227"/>
    <w:rsid w:val="00BC4745"/>
    <w:rsid w:val="00BC5F8A"/>
    <w:rsid w:val="00BD1366"/>
    <w:rsid w:val="00BD1703"/>
    <w:rsid w:val="00BD3419"/>
    <w:rsid w:val="00BD43E5"/>
    <w:rsid w:val="00BD59E3"/>
    <w:rsid w:val="00BD732A"/>
    <w:rsid w:val="00BD7FD7"/>
    <w:rsid w:val="00BE0315"/>
    <w:rsid w:val="00BE0427"/>
    <w:rsid w:val="00BE05F0"/>
    <w:rsid w:val="00BE1772"/>
    <w:rsid w:val="00BE1DEB"/>
    <w:rsid w:val="00BE3769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10CC7"/>
    <w:rsid w:val="00C1316F"/>
    <w:rsid w:val="00C13225"/>
    <w:rsid w:val="00C14C86"/>
    <w:rsid w:val="00C229F8"/>
    <w:rsid w:val="00C230CA"/>
    <w:rsid w:val="00C24E55"/>
    <w:rsid w:val="00C2750C"/>
    <w:rsid w:val="00C30C93"/>
    <w:rsid w:val="00C31172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10B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67EE0"/>
    <w:rsid w:val="00C70043"/>
    <w:rsid w:val="00C72818"/>
    <w:rsid w:val="00C73861"/>
    <w:rsid w:val="00C7432C"/>
    <w:rsid w:val="00C74F95"/>
    <w:rsid w:val="00C75235"/>
    <w:rsid w:val="00C75791"/>
    <w:rsid w:val="00C76304"/>
    <w:rsid w:val="00C77BE4"/>
    <w:rsid w:val="00C806B8"/>
    <w:rsid w:val="00C8190D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6108"/>
    <w:rsid w:val="00CB2691"/>
    <w:rsid w:val="00CB42A3"/>
    <w:rsid w:val="00CB4C42"/>
    <w:rsid w:val="00CB5572"/>
    <w:rsid w:val="00CB60D1"/>
    <w:rsid w:val="00CB766B"/>
    <w:rsid w:val="00CC2FA1"/>
    <w:rsid w:val="00CC356D"/>
    <w:rsid w:val="00CD109D"/>
    <w:rsid w:val="00CD1E9D"/>
    <w:rsid w:val="00CD33BA"/>
    <w:rsid w:val="00CD4AEE"/>
    <w:rsid w:val="00CD5C6B"/>
    <w:rsid w:val="00CD6ABB"/>
    <w:rsid w:val="00CD7C94"/>
    <w:rsid w:val="00CE148E"/>
    <w:rsid w:val="00CE1B58"/>
    <w:rsid w:val="00CE1CC5"/>
    <w:rsid w:val="00CE5CF2"/>
    <w:rsid w:val="00CF0BE6"/>
    <w:rsid w:val="00CF537C"/>
    <w:rsid w:val="00CF5FEA"/>
    <w:rsid w:val="00CF7373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17A8B"/>
    <w:rsid w:val="00D203A0"/>
    <w:rsid w:val="00D214C6"/>
    <w:rsid w:val="00D25924"/>
    <w:rsid w:val="00D26DCE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4CA2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A6F15"/>
    <w:rsid w:val="00DB10FF"/>
    <w:rsid w:val="00DB3592"/>
    <w:rsid w:val="00DB45CF"/>
    <w:rsid w:val="00DB4C93"/>
    <w:rsid w:val="00DB5DFD"/>
    <w:rsid w:val="00DB7EAF"/>
    <w:rsid w:val="00DC1C00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4C02"/>
    <w:rsid w:val="00E053B2"/>
    <w:rsid w:val="00E0595C"/>
    <w:rsid w:val="00E111B6"/>
    <w:rsid w:val="00E134EC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9AF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625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409F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3027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F8623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uiPriority w:val="20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qFormat/>
    <w:rsid w:val="00C35C31"/>
    <w:rPr>
      <w:rFonts w:ascii="Arial" w:hAnsi="Arial" w:cs="Tahoma"/>
      <w:szCs w:val="24"/>
    </w:rPr>
  </w:style>
  <w:style w:type="paragraph" w:customStyle="1" w:styleId="Default">
    <w:name w:val="Default"/>
    <w:rsid w:val="00911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grafodaLista1">
    <w:name w:val="Parágrafo da Lista1"/>
    <w:basedOn w:val="Normal"/>
    <w:rsid w:val="00720E28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character" w:styleId="Forte">
    <w:name w:val="Strong"/>
    <w:basedOn w:val="Fontepargpadro"/>
    <w:uiPriority w:val="22"/>
    <w:qFormat/>
    <w:rsid w:val="00861F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A787AB983B047009345C114DBBF40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4DB03AF-898B-4804-9B42-81BC44E30D81}"/>
      </w:docPartPr>
      <w:docPartBody>
        <w:p w:rsidR="0068280D" w:rsidRDefault="000879D9" w:rsidP="000879D9">
          <w:pPr>
            <w:pStyle w:val="FA787AB983B047009345C114DBBF40F3"/>
          </w:pPr>
          <w:r>
            <w:rPr>
              <w:rStyle w:val="TextodoEspaoReservado"/>
            </w:rPr>
            <w:t>Clique aqui para digitar o nome da empresa</w:t>
          </w:r>
        </w:p>
      </w:docPartBody>
    </w:docPart>
    <w:docPart>
      <w:docPartPr>
        <w:name w:val="FB5F2056A0A24AA4A6E6E1C196E0E0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775C9D-8655-4C34-94CD-D8DC0704C7C7}"/>
      </w:docPartPr>
      <w:docPartBody>
        <w:p w:rsidR="0068280D" w:rsidRDefault="000879D9" w:rsidP="000879D9">
          <w:pPr>
            <w:pStyle w:val="FB5F2056A0A24AA4A6E6E1C196E0E009"/>
          </w:pPr>
          <w:r>
            <w:rPr>
              <w:rStyle w:val="TextodoEspaoReservado"/>
            </w:rPr>
            <w:t>Clique aqui para digitar o CNPJ</w:t>
          </w:r>
        </w:p>
      </w:docPartBody>
    </w:docPart>
    <w:docPart>
      <w:docPartPr>
        <w:name w:val="B120EA2152DD46C69090420294C065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69F33F-B433-42C9-AC56-D7AC765C9DF6}"/>
      </w:docPartPr>
      <w:docPartBody>
        <w:p w:rsidR="0068280D" w:rsidRDefault="000879D9" w:rsidP="000879D9">
          <w:pPr>
            <w:pStyle w:val="B120EA2152DD46C69090420294C065FA"/>
          </w:pPr>
          <w:r>
            <w:rPr>
              <w:rStyle w:val="TextodoEspaoReservado"/>
            </w:rPr>
            <w:t>Clique aqui para digitar o endereço</w:t>
          </w:r>
        </w:p>
      </w:docPartBody>
    </w:docPart>
    <w:docPart>
      <w:docPartPr>
        <w:name w:val="637B3B46F7724039B7A767A6CE3AF1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28CD022-4A9B-4E9D-BDFD-B7945E119C06}"/>
      </w:docPartPr>
      <w:docPartBody>
        <w:p w:rsidR="0068280D" w:rsidRDefault="000879D9" w:rsidP="000879D9">
          <w:pPr>
            <w:pStyle w:val="637B3B46F7724039B7A767A6CE3AF18E"/>
          </w:pPr>
          <w:r>
            <w:rPr>
              <w:rStyle w:val="TextodoEspaoReservado"/>
            </w:rPr>
            <w:t>Digite o CEP aqui</w:t>
          </w:r>
        </w:p>
      </w:docPartBody>
    </w:docPart>
    <w:docPart>
      <w:docPartPr>
        <w:name w:val="F76229E033C149B99E4358C7003FAB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082540-F118-4471-BB4A-CB3873070CA5}"/>
      </w:docPartPr>
      <w:docPartBody>
        <w:p w:rsidR="0068280D" w:rsidRDefault="000879D9" w:rsidP="000879D9">
          <w:pPr>
            <w:pStyle w:val="F76229E033C149B99E4358C7003FAB39"/>
          </w:pPr>
          <w:r>
            <w:rPr>
              <w:rStyle w:val="TextodoEspaoReservado"/>
            </w:rPr>
            <w:t>Clique aqui para digitar a cidade</w:t>
          </w:r>
        </w:p>
      </w:docPartBody>
    </w:docPart>
    <w:docPart>
      <w:docPartPr>
        <w:name w:val="88CE3C11623545FAA87D2A8094F203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D7F451-721F-42BD-95BC-A849CC4C7CB5}"/>
      </w:docPartPr>
      <w:docPartBody>
        <w:p w:rsidR="0068280D" w:rsidRDefault="000879D9" w:rsidP="000879D9">
          <w:pPr>
            <w:pStyle w:val="88CE3C11623545FAA87D2A8094F203F7"/>
          </w:pPr>
          <w:r>
            <w:rPr>
              <w:rStyle w:val="TextodoEspaoReservado"/>
            </w:rPr>
            <w:t>XX</w:t>
          </w:r>
        </w:p>
      </w:docPartBody>
    </w:docPart>
    <w:docPart>
      <w:docPartPr>
        <w:name w:val="E36C7AEF47224C38A7BADC214E93E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98A61B-7E7E-4A18-8BAB-9541A0C6FF06}"/>
      </w:docPartPr>
      <w:docPartBody>
        <w:p w:rsidR="0068280D" w:rsidRDefault="000879D9" w:rsidP="000879D9">
          <w:pPr>
            <w:pStyle w:val="E36C7AEF47224C38A7BADC214E93E2E4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6DBB6867A38F4D1D9EB58E66FBF15C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3166AF-6933-437C-91AF-AC1319F5D77A}"/>
      </w:docPartPr>
      <w:docPartBody>
        <w:p w:rsidR="0068280D" w:rsidRDefault="000879D9" w:rsidP="000879D9">
          <w:pPr>
            <w:pStyle w:val="6DBB6867A38F4D1D9EB58E66FBF15CEB"/>
          </w:pPr>
          <w:r>
            <w:rPr>
              <w:rStyle w:val="TextodoEspaoReservado"/>
            </w:rPr>
            <w:t>Digite o telefone aqui</w:t>
          </w:r>
        </w:p>
      </w:docPartBody>
    </w:docPart>
    <w:docPart>
      <w:docPartPr>
        <w:name w:val="A7C9DE5EA12A4EE192A11889C9302F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80DC86-D333-421B-9647-B789495F1207}"/>
      </w:docPartPr>
      <w:docPartBody>
        <w:p w:rsidR="0068280D" w:rsidRDefault="000879D9" w:rsidP="000879D9">
          <w:pPr>
            <w:pStyle w:val="A7C9DE5EA12A4EE192A11889C9302FEB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D7981E344B084C29BFFAAD17828986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CE4A39-E05F-49C7-AE3D-6D4AECA6EEBC}"/>
      </w:docPartPr>
      <w:docPartBody>
        <w:p w:rsidR="0068280D" w:rsidRDefault="000879D9" w:rsidP="000879D9">
          <w:pPr>
            <w:pStyle w:val="D7981E344B084C29BFFAAD1782898651"/>
          </w:pPr>
          <w:r>
            <w:rPr>
              <w:rStyle w:val="TextodoEspaoReservado"/>
            </w:rPr>
            <w:t>Clique aqui para digitar o e-mail</w:t>
          </w:r>
        </w:p>
      </w:docPartBody>
    </w:docPart>
    <w:docPart>
      <w:docPartPr>
        <w:name w:val="C61FA8A912B74ACA854BB0DADC9959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854F9F-8FA4-4E57-B7CC-D918FAF1C888}"/>
      </w:docPartPr>
      <w:docPartBody>
        <w:p w:rsidR="0068280D" w:rsidRDefault="000879D9" w:rsidP="000879D9">
          <w:pPr>
            <w:pStyle w:val="C61FA8A912B74ACA854BB0DADC99594F"/>
          </w:pPr>
          <w:r>
            <w:rPr>
              <w:rStyle w:val="TextodoEspaoReservado"/>
            </w:rPr>
            <w:t>Clique aqui para digitar o nome do representante legal</w:t>
          </w:r>
        </w:p>
      </w:docPartBody>
    </w:docPart>
    <w:docPart>
      <w:docPartPr>
        <w:name w:val="FDE036F5954D4673AA0E3BFF7BC650D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23AF9F-FF70-4270-8E74-CE724C71B5A2}"/>
      </w:docPartPr>
      <w:docPartBody>
        <w:p w:rsidR="0068280D" w:rsidRDefault="000879D9" w:rsidP="000879D9">
          <w:pPr>
            <w:pStyle w:val="FDE036F5954D4673AA0E3BFF7BC650D6"/>
          </w:pPr>
          <w:r>
            <w:rPr>
              <w:rStyle w:val="TextodoEspaoReservado"/>
            </w:rPr>
            <w:t>Digite o CPF aqui</w:t>
          </w:r>
        </w:p>
      </w:docPartBody>
    </w:docPart>
    <w:docPart>
      <w:docPartPr>
        <w:name w:val="8AF65987C7CE4B98A12E293D21CF1B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CD72C6-A2D5-4D6F-BF63-9D11D33CA409}"/>
      </w:docPartPr>
      <w:docPartBody>
        <w:p w:rsidR="0068280D" w:rsidRDefault="000879D9" w:rsidP="000879D9">
          <w:pPr>
            <w:pStyle w:val="8AF65987C7CE4B98A12E293D21CF1BCE"/>
          </w:pPr>
          <w:r>
            <w:rPr>
              <w:rStyle w:val="TextodoEspaoReservado"/>
            </w:rPr>
            <w:t>Digite o RG aqui</w:t>
          </w:r>
        </w:p>
      </w:docPartBody>
    </w:docPart>
    <w:docPart>
      <w:docPartPr>
        <w:name w:val="3332E2CA37F848AFB9A85761A728BF8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6372D5-D4FE-4E4E-BF3E-6A0C6BC135B5}"/>
      </w:docPartPr>
      <w:docPartBody>
        <w:p w:rsidR="0068280D" w:rsidRDefault="000879D9" w:rsidP="000879D9">
          <w:pPr>
            <w:pStyle w:val="3332E2CA37F848AFB9A85761A728BF88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7052D6087AD248B5963FD6AD37329B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48F2B1-4434-4FA8-9F91-64BEE28646A1}"/>
      </w:docPartPr>
      <w:docPartBody>
        <w:p w:rsidR="0068280D" w:rsidRDefault="000879D9" w:rsidP="000879D9">
          <w:pPr>
            <w:pStyle w:val="7052D6087AD248B5963FD6AD37329BA9"/>
          </w:pPr>
          <w:r>
            <w:rPr>
              <w:rStyle w:val="TextodoEspaoReservado"/>
            </w:rPr>
            <w:t>Clique aqui para digitar o nome do banco</w:t>
          </w:r>
        </w:p>
      </w:docPartBody>
    </w:docPart>
    <w:docPart>
      <w:docPartPr>
        <w:name w:val="78A7B488E30B4FB09396C3A5F35B58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5E7E9A-E70A-42E8-9C27-8A1B56059D00}"/>
      </w:docPartPr>
      <w:docPartBody>
        <w:p w:rsidR="0068280D" w:rsidRDefault="000879D9" w:rsidP="000879D9">
          <w:pPr>
            <w:pStyle w:val="78A7B488E30B4FB09396C3A5F35B5810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A11DADC620C349B9B68CA305155BC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F3786A-5B73-4D6B-AD25-15C50282D8AC}"/>
      </w:docPartPr>
      <w:docPartBody>
        <w:p w:rsidR="0068280D" w:rsidRDefault="000879D9" w:rsidP="000879D9">
          <w:pPr>
            <w:pStyle w:val="A11DADC620C349B9B68CA305155BC833"/>
          </w:pPr>
          <w:r>
            <w:rPr>
              <w:rStyle w:val="TextodoEspaoReservado"/>
            </w:rPr>
            <w:t>Digite aqui</w:t>
          </w:r>
        </w:p>
      </w:docPartBody>
    </w:docPart>
    <w:docPart>
      <w:docPartPr>
        <w:name w:val="B2CA4D04753142698595CE250B7C37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C4F220-E6CB-47E2-84E1-B71A72CCE14F}"/>
      </w:docPartPr>
      <w:docPartBody>
        <w:p w:rsidR="0068280D" w:rsidRDefault="000879D9" w:rsidP="000879D9">
          <w:pPr>
            <w:pStyle w:val="B2CA4D04753142698595CE250B7C377A"/>
          </w:pPr>
          <w:r>
            <w:rPr>
              <w:rStyle w:val="TextodoEspaoReservado"/>
            </w:rPr>
            <w:t>Digite aqui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C90"/>
    <w:multiLevelType w:val="multilevel"/>
    <w:tmpl w:val="DF229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717559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874"/>
    <w:rsid w:val="0000665D"/>
    <w:rsid w:val="00030A7F"/>
    <w:rsid w:val="00036B6B"/>
    <w:rsid w:val="0004496A"/>
    <w:rsid w:val="000544DD"/>
    <w:rsid w:val="00057225"/>
    <w:rsid w:val="000879D9"/>
    <w:rsid w:val="00124F85"/>
    <w:rsid w:val="0018360C"/>
    <w:rsid w:val="0019003D"/>
    <w:rsid w:val="002004AE"/>
    <w:rsid w:val="00232ADD"/>
    <w:rsid w:val="00283B3B"/>
    <w:rsid w:val="0029145E"/>
    <w:rsid w:val="002A318C"/>
    <w:rsid w:val="002A38F0"/>
    <w:rsid w:val="00306341"/>
    <w:rsid w:val="003245B2"/>
    <w:rsid w:val="00326330"/>
    <w:rsid w:val="00327F81"/>
    <w:rsid w:val="003B087B"/>
    <w:rsid w:val="003B794A"/>
    <w:rsid w:val="003C7E3F"/>
    <w:rsid w:val="003F42BB"/>
    <w:rsid w:val="00401AD9"/>
    <w:rsid w:val="004362CD"/>
    <w:rsid w:val="00447258"/>
    <w:rsid w:val="004B42B6"/>
    <w:rsid w:val="004E69EB"/>
    <w:rsid w:val="005A6AE0"/>
    <w:rsid w:val="005B6760"/>
    <w:rsid w:val="005F2B3C"/>
    <w:rsid w:val="00670FE3"/>
    <w:rsid w:val="0068280D"/>
    <w:rsid w:val="006932A9"/>
    <w:rsid w:val="00695CF2"/>
    <w:rsid w:val="00720142"/>
    <w:rsid w:val="00732874"/>
    <w:rsid w:val="00745672"/>
    <w:rsid w:val="00745C85"/>
    <w:rsid w:val="00746847"/>
    <w:rsid w:val="0077153F"/>
    <w:rsid w:val="007F71BE"/>
    <w:rsid w:val="0088782F"/>
    <w:rsid w:val="008B4221"/>
    <w:rsid w:val="00912230"/>
    <w:rsid w:val="00926EAE"/>
    <w:rsid w:val="00942171"/>
    <w:rsid w:val="00944700"/>
    <w:rsid w:val="009526F1"/>
    <w:rsid w:val="009A2FDA"/>
    <w:rsid w:val="009B4048"/>
    <w:rsid w:val="009C61E8"/>
    <w:rsid w:val="009C6979"/>
    <w:rsid w:val="009D38D6"/>
    <w:rsid w:val="009D7684"/>
    <w:rsid w:val="009E070C"/>
    <w:rsid w:val="00A01993"/>
    <w:rsid w:val="00A86B30"/>
    <w:rsid w:val="00AD3F03"/>
    <w:rsid w:val="00B058CB"/>
    <w:rsid w:val="00B84E4F"/>
    <w:rsid w:val="00B9086E"/>
    <w:rsid w:val="00BC1BD7"/>
    <w:rsid w:val="00BC531F"/>
    <w:rsid w:val="00BD572E"/>
    <w:rsid w:val="00C10D03"/>
    <w:rsid w:val="00C23453"/>
    <w:rsid w:val="00C27825"/>
    <w:rsid w:val="00C40827"/>
    <w:rsid w:val="00C96BC6"/>
    <w:rsid w:val="00CA339B"/>
    <w:rsid w:val="00CA4837"/>
    <w:rsid w:val="00CA7DF7"/>
    <w:rsid w:val="00CB5EC0"/>
    <w:rsid w:val="00CD63E0"/>
    <w:rsid w:val="00D04D7B"/>
    <w:rsid w:val="00D25CED"/>
    <w:rsid w:val="00D33364"/>
    <w:rsid w:val="00D7096F"/>
    <w:rsid w:val="00DA7E30"/>
    <w:rsid w:val="00DC06FD"/>
    <w:rsid w:val="00DD6CD0"/>
    <w:rsid w:val="00DE17AA"/>
    <w:rsid w:val="00E077DE"/>
    <w:rsid w:val="00E45B3C"/>
    <w:rsid w:val="00E82E8B"/>
    <w:rsid w:val="00E93EF0"/>
    <w:rsid w:val="00EC1002"/>
    <w:rsid w:val="00EF3CF0"/>
    <w:rsid w:val="00F166AF"/>
    <w:rsid w:val="00F76130"/>
    <w:rsid w:val="00FA49F0"/>
    <w:rsid w:val="00FB665F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4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uiPriority w:val="99"/>
    <w:semiHidden/>
    <w:rsid w:val="00326330"/>
    <w:rPr>
      <w:color w:val="808080"/>
    </w:rPr>
  </w:style>
  <w:style w:type="paragraph" w:customStyle="1" w:styleId="FA787AB983B047009345C114DBBF40F3">
    <w:name w:val="FA787AB983B047009345C114DBBF40F3"/>
    <w:rsid w:val="000879D9"/>
  </w:style>
  <w:style w:type="paragraph" w:customStyle="1" w:styleId="FB5F2056A0A24AA4A6E6E1C196E0E009">
    <w:name w:val="FB5F2056A0A24AA4A6E6E1C196E0E009"/>
    <w:rsid w:val="000879D9"/>
  </w:style>
  <w:style w:type="paragraph" w:customStyle="1" w:styleId="B120EA2152DD46C69090420294C065FA">
    <w:name w:val="B120EA2152DD46C69090420294C065FA"/>
    <w:rsid w:val="000879D9"/>
  </w:style>
  <w:style w:type="paragraph" w:customStyle="1" w:styleId="637B3B46F7724039B7A767A6CE3AF18E">
    <w:name w:val="637B3B46F7724039B7A767A6CE3AF18E"/>
    <w:rsid w:val="000879D9"/>
  </w:style>
  <w:style w:type="paragraph" w:customStyle="1" w:styleId="F76229E033C149B99E4358C7003FAB39">
    <w:name w:val="F76229E033C149B99E4358C7003FAB39"/>
    <w:rsid w:val="000879D9"/>
  </w:style>
  <w:style w:type="paragraph" w:customStyle="1" w:styleId="88CE3C11623545FAA87D2A8094F203F7">
    <w:name w:val="88CE3C11623545FAA87D2A8094F203F7"/>
    <w:rsid w:val="000879D9"/>
  </w:style>
  <w:style w:type="paragraph" w:customStyle="1" w:styleId="E36C7AEF47224C38A7BADC214E93E2E4">
    <w:name w:val="E36C7AEF47224C38A7BADC214E93E2E4"/>
    <w:rsid w:val="000879D9"/>
  </w:style>
  <w:style w:type="paragraph" w:customStyle="1" w:styleId="6DBB6867A38F4D1D9EB58E66FBF15CEB">
    <w:name w:val="6DBB6867A38F4D1D9EB58E66FBF15CEB"/>
    <w:rsid w:val="000879D9"/>
  </w:style>
  <w:style w:type="paragraph" w:customStyle="1" w:styleId="A7C9DE5EA12A4EE192A11889C9302FEB">
    <w:name w:val="A7C9DE5EA12A4EE192A11889C9302FEB"/>
    <w:rsid w:val="000879D9"/>
  </w:style>
  <w:style w:type="paragraph" w:customStyle="1" w:styleId="D7981E344B084C29BFFAAD1782898651">
    <w:name w:val="D7981E344B084C29BFFAAD1782898651"/>
    <w:rsid w:val="000879D9"/>
  </w:style>
  <w:style w:type="paragraph" w:customStyle="1" w:styleId="C61FA8A912B74ACA854BB0DADC99594F">
    <w:name w:val="C61FA8A912B74ACA854BB0DADC99594F"/>
    <w:rsid w:val="000879D9"/>
  </w:style>
  <w:style w:type="paragraph" w:customStyle="1" w:styleId="FDE036F5954D4673AA0E3BFF7BC650D6">
    <w:name w:val="FDE036F5954D4673AA0E3BFF7BC650D6"/>
    <w:rsid w:val="000879D9"/>
  </w:style>
  <w:style w:type="paragraph" w:customStyle="1" w:styleId="8AF65987C7CE4B98A12E293D21CF1BCE">
    <w:name w:val="8AF65987C7CE4B98A12E293D21CF1BCE"/>
    <w:rsid w:val="000879D9"/>
  </w:style>
  <w:style w:type="paragraph" w:customStyle="1" w:styleId="3332E2CA37F848AFB9A85761A728BF88">
    <w:name w:val="3332E2CA37F848AFB9A85761A728BF88"/>
    <w:rsid w:val="000879D9"/>
  </w:style>
  <w:style w:type="paragraph" w:customStyle="1" w:styleId="7052D6087AD248B5963FD6AD37329BA9">
    <w:name w:val="7052D6087AD248B5963FD6AD37329BA9"/>
    <w:rsid w:val="000879D9"/>
  </w:style>
  <w:style w:type="paragraph" w:customStyle="1" w:styleId="78A7B488E30B4FB09396C3A5F35B5810">
    <w:name w:val="78A7B488E30B4FB09396C3A5F35B5810"/>
    <w:rsid w:val="000879D9"/>
  </w:style>
  <w:style w:type="paragraph" w:customStyle="1" w:styleId="A11DADC620C349B9B68CA305155BC833">
    <w:name w:val="A11DADC620C349B9B68CA305155BC833"/>
    <w:rsid w:val="000879D9"/>
  </w:style>
  <w:style w:type="paragraph" w:customStyle="1" w:styleId="B2CA4D04753142698595CE250B7C377A">
    <w:name w:val="B2CA4D04753142698595CE250B7C377A"/>
    <w:rsid w:val="000879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2018-12-18T00:00:00</PublishDate>
  <Abstract>23110.050262/2018-19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8E49366-D60F-437E-8243-388072DDDE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A2A216-4F1E-489E-8AC3-A5FBE3F48D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CFF13-B999-4EF8-AE36-D0AF741C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A9D029C-0E6C-449C-A96B-6C38DB142299}"/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131/2018</vt:lpstr>
    </vt:vector>
  </TitlesOfParts>
  <Company>EDUARDO DOTTI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131/2018</dc:title>
  <dc:subject>Contratação de empresa especializada para prestação de Serviço de Controle Externo da Qualidade para Laboratórios Clínicos</dc:subject>
  <dc:creator>Adriano</dc:creator>
  <cp:keywords>Pedido 522/2018</cp:keywords>
  <cp:lastModifiedBy>Renata Salbego Rodrigues</cp:lastModifiedBy>
  <cp:revision>8</cp:revision>
  <cp:lastPrinted>2018-12-04T13:44:00Z</cp:lastPrinted>
  <dcterms:created xsi:type="dcterms:W3CDTF">2021-11-22T12:10:00Z</dcterms:created>
  <dcterms:modified xsi:type="dcterms:W3CDTF">2023-06-29T17:36:00Z</dcterms:modified>
  <cp:category>Menor Preço por Item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</Properties>
</file>